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99DC3" w14:textId="77777777" w:rsidR="00EF37F8" w:rsidRDefault="00EF37F8" w:rsidP="00EF37F8">
      <w:pPr>
        <w:pStyle w:val="NoSpacing"/>
      </w:pPr>
      <w:r>
        <w:rPr>
          <w:u w:val="single"/>
        </w:rPr>
        <w:t>John SOTHILL</w:t>
      </w:r>
      <w:r>
        <w:t xml:space="preserve">  </w:t>
      </w:r>
      <w:proofErr w:type="gramStart"/>
      <w:r>
        <w:t xml:space="preserve">   (</w:t>
      </w:r>
      <w:proofErr w:type="gramEnd"/>
      <w:r>
        <w:t>fl.1482)</w:t>
      </w:r>
    </w:p>
    <w:p w14:paraId="04960E32" w14:textId="77777777" w:rsidR="00EF37F8" w:rsidRDefault="00EF37F8" w:rsidP="00EF37F8">
      <w:pPr>
        <w:pStyle w:val="NoSpacing"/>
      </w:pPr>
      <w:r>
        <w:t>of Everingham, East Riding of Yorkshire.</w:t>
      </w:r>
    </w:p>
    <w:p w14:paraId="0BAB4B2A" w14:textId="77777777" w:rsidR="00EF37F8" w:rsidRDefault="00EF37F8" w:rsidP="00EF37F8">
      <w:pPr>
        <w:pStyle w:val="NoSpacing"/>
      </w:pPr>
    </w:p>
    <w:p w14:paraId="456F4A2C" w14:textId="77777777" w:rsidR="00EF37F8" w:rsidRDefault="00EF37F8" w:rsidP="00EF37F8">
      <w:pPr>
        <w:pStyle w:val="NoSpacing"/>
      </w:pPr>
    </w:p>
    <w:p w14:paraId="597D5180" w14:textId="77777777" w:rsidR="00EF37F8" w:rsidRDefault="00EF37F8" w:rsidP="00EF37F8">
      <w:pPr>
        <w:pStyle w:val="NoSpacing"/>
      </w:pPr>
      <w:r>
        <w:t>23 May1482</w:t>
      </w:r>
      <w:r>
        <w:tab/>
        <w:t xml:space="preserve">He presented John </w:t>
      </w:r>
      <w:proofErr w:type="spellStart"/>
      <w:r>
        <w:t>Hert</w:t>
      </w:r>
      <w:proofErr w:type="spellEnd"/>
      <w:r>
        <w:t>, chaplain(q.v.), to the Rectory of Everingham.</w:t>
      </w:r>
    </w:p>
    <w:p w14:paraId="37AC7B56" w14:textId="77777777" w:rsidR="00EF37F8" w:rsidRDefault="00EF37F8" w:rsidP="00EF37F8">
      <w:pPr>
        <w:pStyle w:val="NoSpacing"/>
        <w:ind w:left="720" w:firstLine="720"/>
      </w:pPr>
      <w:r>
        <w:t>(“The Register of Thomas Rotherham, Archbishop of York 1480-1500</w:t>
      </w:r>
    </w:p>
    <w:p w14:paraId="6F0451EE" w14:textId="77777777" w:rsidR="00EF37F8" w:rsidRDefault="00EF37F8" w:rsidP="00EF37F8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p.16)</w:t>
      </w:r>
    </w:p>
    <w:p w14:paraId="13C80070" w14:textId="77777777" w:rsidR="00EF37F8" w:rsidRDefault="00EF37F8" w:rsidP="00EF37F8">
      <w:pPr>
        <w:pStyle w:val="NoSpacing"/>
      </w:pPr>
    </w:p>
    <w:p w14:paraId="7AC58E98" w14:textId="77777777" w:rsidR="00EF37F8" w:rsidRDefault="00EF37F8" w:rsidP="00EF37F8">
      <w:pPr>
        <w:pStyle w:val="NoSpacing"/>
      </w:pPr>
    </w:p>
    <w:p w14:paraId="07FC491F" w14:textId="77777777" w:rsidR="00EF37F8" w:rsidRDefault="00EF37F8" w:rsidP="00EF37F8">
      <w:pPr>
        <w:pStyle w:val="NoSpacing"/>
      </w:pPr>
      <w:r>
        <w:t>17 April 2019</w:t>
      </w:r>
    </w:p>
    <w:p w14:paraId="5389D67D" w14:textId="77777777" w:rsidR="006B2F86" w:rsidRPr="00E71FC3" w:rsidRDefault="00EF37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F8C0E" w14:textId="77777777" w:rsidR="00EF37F8" w:rsidRDefault="00EF37F8" w:rsidP="00E71FC3">
      <w:pPr>
        <w:spacing w:after="0" w:line="240" w:lineRule="auto"/>
      </w:pPr>
      <w:r>
        <w:separator/>
      </w:r>
    </w:p>
  </w:endnote>
  <w:endnote w:type="continuationSeparator" w:id="0">
    <w:p w14:paraId="5A03756C" w14:textId="77777777" w:rsidR="00EF37F8" w:rsidRDefault="00EF37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1A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65379" w14:textId="77777777" w:rsidR="00EF37F8" w:rsidRDefault="00EF37F8" w:rsidP="00E71FC3">
      <w:pPr>
        <w:spacing w:after="0" w:line="240" w:lineRule="auto"/>
      </w:pPr>
      <w:r>
        <w:separator/>
      </w:r>
    </w:p>
  </w:footnote>
  <w:footnote w:type="continuationSeparator" w:id="0">
    <w:p w14:paraId="0B4567CD" w14:textId="77777777" w:rsidR="00EF37F8" w:rsidRDefault="00EF37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7F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37F8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A9668"/>
  <w15:chartTrackingRefBased/>
  <w15:docId w15:val="{94FA1472-05F5-4C87-9B35-525CFF4F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2019-04-24T17:58:00Z</dcterms:created>
  <dcterms:modified xsi:type="dcterms:W3CDTF">2019-04-24T17:58:00Z</dcterms:modified>
</cp:coreProperties>
</file>